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41C59C0E" w:rsidR="00656904" w:rsidRDefault="00F51BBD" w:rsidP="00F51BBD">
      <w:pPr>
        <w:pStyle w:val="Default"/>
      </w:pPr>
      <w:r>
        <w:rPr>
          <w:sz w:val="18"/>
        </w:rPr>
        <w:t>Příloha č. 18</w:t>
      </w:r>
      <w:r w:rsidRPr="00656904">
        <w:rPr>
          <w:sz w:val="18"/>
        </w:rPr>
        <w:t xml:space="preserve"> Zadávací dokumentace</w:t>
      </w:r>
    </w:p>
    <w:p w14:paraId="1EEF7487" w14:textId="77777777" w:rsidR="00F51BBD" w:rsidRDefault="00F51BBD" w:rsidP="00656904">
      <w:pPr>
        <w:pStyle w:val="Nzev"/>
        <w:rPr>
          <w:rFonts w:ascii="Verdana" w:eastAsia="Times New Roman" w:hAnsi="Verdana" w:cs="Verdana"/>
          <w:b/>
          <w:bCs/>
          <w:color w:val="FF5200"/>
          <w:spacing w:val="-6"/>
          <w:sz w:val="36"/>
          <w:szCs w:val="36"/>
        </w:rPr>
      </w:pPr>
    </w:p>
    <w:p w14:paraId="076C1D0C" w14:textId="77777777" w:rsidR="00656904" w:rsidRPr="00656904" w:rsidRDefault="00A10C5D" w:rsidP="00656904">
      <w:pPr>
        <w:pStyle w:val="Nzev"/>
        <w:rPr>
          <w:rFonts w:ascii="Verdana" w:eastAsia="Times New Roman" w:hAnsi="Verdana" w:cs="Verdana"/>
          <w:b/>
          <w:bCs/>
          <w:color w:val="FF5200"/>
          <w:spacing w:val="-6"/>
          <w:sz w:val="36"/>
          <w:szCs w:val="36"/>
        </w:rPr>
      </w:pPr>
      <w:r>
        <w:rPr>
          <w:rFonts w:ascii="Verdana" w:eastAsia="Times New Roman" w:hAnsi="Verdana" w:cs="Verdana"/>
          <w:b/>
          <w:bCs/>
          <w:color w:val="FF5200"/>
          <w:spacing w:val="-6"/>
          <w:sz w:val="36"/>
          <w:szCs w:val="36"/>
        </w:rPr>
        <w:t>Čestné p</w:t>
      </w:r>
      <w:r w:rsidR="00656904" w:rsidRPr="00656904">
        <w:rPr>
          <w:rFonts w:ascii="Verdana" w:eastAsia="Times New Roman" w:hAnsi="Verdana" w:cs="Verdana"/>
          <w:b/>
          <w:bCs/>
          <w:color w:val="FF5200"/>
          <w:spacing w:val="-6"/>
          <w:sz w:val="36"/>
          <w:szCs w:val="36"/>
        </w:rPr>
        <w:t>rohlášení o</w:t>
      </w:r>
      <w:r w:rsidR="00B65ADB" w:rsidRPr="00B65ADB">
        <w:rPr>
          <w:rFonts w:ascii="Verdana" w:eastAsia="Times New Roman" w:hAnsi="Verdana" w:cs="Verdana"/>
          <w:b/>
          <w:bCs/>
          <w:color w:val="FF5200"/>
          <w:spacing w:val="-6"/>
          <w:sz w:val="36"/>
          <w:szCs w:val="36"/>
        </w:rPr>
        <w:t xml:space="preserve"> členech realizačního týmu</w:t>
      </w:r>
      <w:r w:rsidR="00656904" w:rsidRPr="00656904">
        <w:rPr>
          <w:rFonts w:ascii="Verdana" w:eastAsia="Times New Roman" w:hAnsi="Verdana" w:cs="Verdana"/>
          <w:b/>
          <w:bCs/>
          <w:color w:val="FF5200"/>
          <w:spacing w:val="-6"/>
          <w:sz w:val="36"/>
          <w:szCs w:val="36"/>
        </w:rPr>
        <w:t xml:space="preserve"> </w:t>
      </w:r>
    </w:p>
    <w:p w14:paraId="0A37501D" w14:textId="77777777" w:rsidR="00656904" w:rsidRPr="00656904" w:rsidRDefault="00656904" w:rsidP="00656904">
      <w:pPr>
        <w:pStyle w:val="Nzev"/>
        <w:rPr>
          <w:rFonts w:ascii="Verdana" w:eastAsia="Times New Roman" w:hAnsi="Verdana" w:cs="Verdana"/>
          <w:b/>
          <w:bCs/>
          <w:color w:val="FF5200"/>
          <w:spacing w:val="-6"/>
          <w:sz w:val="36"/>
          <w:szCs w:val="36"/>
        </w:rPr>
      </w:pPr>
    </w:p>
    <w:p w14:paraId="4342A9FD" w14:textId="77777777" w:rsidR="00A17B38" w:rsidRPr="00F253D7" w:rsidRDefault="00A17B38" w:rsidP="00A17B38">
      <w:pPr>
        <w:pStyle w:val="Default"/>
        <w:spacing w:after="120"/>
        <w:rPr>
          <w:rFonts w:asciiTheme="minorHAnsi" w:hAnsiTheme="minorHAnsi" w:cstheme="minorBidi"/>
          <w:b/>
          <w:bCs/>
          <w:color w:val="auto"/>
          <w:sz w:val="18"/>
          <w:szCs w:val="18"/>
          <w:lang w:eastAsia="cs-CZ"/>
        </w:rPr>
      </w:pPr>
      <w:r w:rsidRPr="00F253D7">
        <w:rPr>
          <w:rFonts w:asciiTheme="minorHAnsi" w:hAnsiTheme="minorHAnsi" w:cstheme="minorBidi"/>
          <w:b/>
          <w:bCs/>
          <w:color w:val="auto"/>
          <w:sz w:val="18"/>
          <w:szCs w:val="18"/>
          <w:lang w:eastAsia="cs-CZ"/>
        </w:rPr>
        <w:t xml:space="preserve">Účastník: </w:t>
      </w:r>
    </w:p>
    <w:p w14:paraId="6F803064" w14:textId="77777777" w:rsidR="00A17B38" w:rsidRPr="00F253D7" w:rsidRDefault="00A17B38" w:rsidP="00A17B38">
      <w:pPr>
        <w:pStyle w:val="Default"/>
        <w:spacing w:after="120"/>
        <w:rPr>
          <w:rFonts w:asciiTheme="minorHAnsi" w:hAnsiTheme="minorHAnsi" w:cstheme="minorBidi"/>
          <w:b/>
          <w:bCs/>
          <w:color w:val="auto"/>
          <w:sz w:val="18"/>
          <w:szCs w:val="18"/>
          <w:lang w:eastAsia="cs-CZ"/>
        </w:rPr>
      </w:pPr>
      <w:r w:rsidRPr="00F253D7">
        <w:rPr>
          <w:rFonts w:asciiTheme="minorHAnsi" w:hAnsiTheme="minorHAnsi" w:cstheme="minorBidi"/>
          <w:b/>
          <w:bCs/>
          <w:color w:val="auto"/>
          <w:sz w:val="18"/>
          <w:szCs w:val="18"/>
          <w:lang w:eastAsia="cs-CZ"/>
        </w:rPr>
        <w:t>Obchodní firma/jméno</w:t>
      </w:r>
      <w:r w:rsidRPr="00F253D7">
        <w:rPr>
          <w:rFonts w:asciiTheme="minorHAnsi" w:hAnsiTheme="minorHAnsi" w:cstheme="minorBidi"/>
          <w:b/>
          <w:bCs/>
          <w:color w:val="auto"/>
          <w:sz w:val="18"/>
          <w:szCs w:val="18"/>
          <w:lang w:eastAsia="cs-CZ"/>
        </w:rPr>
        <w:tab/>
      </w:r>
      <w:r w:rsidRPr="00D74B50">
        <w:rPr>
          <w:rFonts w:asciiTheme="minorHAnsi" w:hAnsiTheme="minorHAnsi" w:cstheme="minorBidi"/>
          <w:b/>
          <w:bCs/>
          <w:color w:val="auto"/>
          <w:sz w:val="18"/>
          <w:szCs w:val="18"/>
          <w:highlight w:val="green"/>
          <w:lang w:eastAsia="cs-CZ"/>
        </w:rPr>
        <w:t>[DOPLNÍ ÚČASTNÍK]</w:t>
      </w:r>
      <w:r w:rsidRPr="00F253D7">
        <w:rPr>
          <w:rFonts w:asciiTheme="minorHAnsi" w:hAnsiTheme="minorHAnsi" w:cstheme="minorBidi"/>
          <w:b/>
          <w:bCs/>
          <w:color w:val="auto"/>
          <w:sz w:val="18"/>
          <w:szCs w:val="18"/>
          <w:lang w:eastAsia="cs-CZ"/>
        </w:rPr>
        <w:t xml:space="preserve"> </w:t>
      </w:r>
    </w:p>
    <w:p w14:paraId="23CD523C" w14:textId="77777777" w:rsidR="00A17B38" w:rsidRPr="00F253D7" w:rsidRDefault="00A17B38" w:rsidP="00A17B38">
      <w:pPr>
        <w:pStyle w:val="Default"/>
        <w:spacing w:after="120"/>
        <w:rPr>
          <w:rFonts w:asciiTheme="minorHAnsi" w:hAnsiTheme="minorHAnsi" w:cstheme="minorBidi"/>
          <w:color w:val="auto"/>
          <w:sz w:val="18"/>
          <w:szCs w:val="18"/>
          <w:lang w:eastAsia="cs-CZ"/>
        </w:rPr>
      </w:pPr>
      <w:r w:rsidRPr="00F253D7">
        <w:rPr>
          <w:rFonts w:asciiTheme="minorHAnsi" w:hAnsiTheme="minorHAnsi" w:cstheme="minorBidi"/>
          <w:color w:val="auto"/>
          <w:sz w:val="18"/>
          <w:szCs w:val="18"/>
          <w:lang w:eastAsia="cs-CZ"/>
        </w:rPr>
        <w:t>Sídlo/místo podnikání</w:t>
      </w:r>
      <w:r w:rsidRPr="00F253D7">
        <w:rPr>
          <w:rFonts w:asciiTheme="minorHAnsi" w:hAnsiTheme="minorHAnsi" w:cstheme="minorBidi"/>
          <w:color w:val="auto"/>
          <w:sz w:val="18"/>
          <w:szCs w:val="18"/>
          <w:lang w:eastAsia="cs-CZ"/>
        </w:rPr>
        <w:tab/>
      </w:r>
      <w:r>
        <w:rPr>
          <w:rFonts w:asciiTheme="minorHAnsi" w:hAnsiTheme="minorHAnsi" w:cstheme="minorBidi"/>
          <w:color w:val="auto"/>
          <w:sz w:val="18"/>
          <w:szCs w:val="18"/>
          <w:lang w:eastAsia="cs-CZ"/>
        </w:rPr>
        <w:tab/>
      </w:r>
      <w:r w:rsidRPr="00D74B50">
        <w:rPr>
          <w:rFonts w:asciiTheme="minorHAnsi" w:hAnsiTheme="minorHAnsi" w:cstheme="minorBidi"/>
          <w:color w:val="auto"/>
          <w:sz w:val="18"/>
          <w:szCs w:val="18"/>
          <w:highlight w:val="green"/>
          <w:lang w:eastAsia="cs-CZ"/>
        </w:rPr>
        <w:t>[DOPLNÍ ÚČASTNÍK]</w:t>
      </w:r>
      <w:r w:rsidRPr="00F253D7">
        <w:rPr>
          <w:rFonts w:asciiTheme="minorHAnsi" w:hAnsiTheme="minorHAnsi" w:cstheme="minorBidi"/>
          <w:color w:val="auto"/>
          <w:sz w:val="18"/>
          <w:szCs w:val="18"/>
          <w:lang w:eastAsia="cs-CZ"/>
        </w:rPr>
        <w:t xml:space="preserve"> </w:t>
      </w:r>
    </w:p>
    <w:p w14:paraId="16D87C79" w14:textId="77777777" w:rsidR="00A17B38" w:rsidRPr="00F253D7" w:rsidRDefault="00A17B38" w:rsidP="00A17B38">
      <w:pPr>
        <w:pStyle w:val="Default"/>
        <w:spacing w:after="120"/>
        <w:rPr>
          <w:rFonts w:asciiTheme="minorHAnsi" w:hAnsiTheme="minorHAnsi" w:cstheme="minorBidi"/>
          <w:color w:val="auto"/>
          <w:sz w:val="18"/>
          <w:szCs w:val="18"/>
          <w:lang w:eastAsia="cs-CZ"/>
        </w:rPr>
      </w:pPr>
      <w:r w:rsidRPr="00F253D7">
        <w:rPr>
          <w:rFonts w:asciiTheme="minorHAnsi" w:hAnsiTheme="minorHAnsi" w:cstheme="minorBidi"/>
          <w:color w:val="auto"/>
          <w:sz w:val="18"/>
          <w:szCs w:val="18"/>
          <w:lang w:eastAsia="cs-CZ"/>
        </w:rPr>
        <w:t>IČO</w:t>
      </w:r>
      <w:r w:rsidRPr="00F253D7">
        <w:rPr>
          <w:rFonts w:asciiTheme="minorHAnsi" w:hAnsiTheme="minorHAnsi" w:cstheme="minorBidi"/>
          <w:color w:val="auto"/>
          <w:sz w:val="18"/>
          <w:szCs w:val="18"/>
          <w:lang w:eastAsia="cs-CZ"/>
        </w:rPr>
        <w:tab/>
      </w:r>
      <w:r w:rsidRPr="00F253D7">
        <w:rPr>
          <w:rFonts w:asciiTheme="minorHAnsi" w:hAnsiTheme="minorHAnsi" w:cstheme="minorBidi"/>
          <w:color w:val="auto"/>
          <w:sz w:val="18"/>
          <w:szCs w:val="18"/>
          <w:lang w:eastAsia="cs-CZ"/>
        </w:rPr>
        <w:tab/>
      </w:r>
      <w:r w:rsidRPr="00F253D7">
        <w:rPr>
          <w:rFonts w:asciiTheme="minorHAnsi" w:hAnsiTheme="minorHAnsi" w:cstheme="minorBidi"/>
          <w:color w:val="auto"/>
          <w:sz w:val="18"/>
          <w:szCs w:val="18"/>
          <w:lang w:eastAsia="cs-CZ"/>
        </w:rPr>
        <w:tab/>
      </w:r>
      <w:r w:rsidRPr="00F253D7">
        <w:rPr>
          <w:rFonts w:asciiTheme="minorHAnsi" w:hAnsiTheme="minorHAnsi" w:cstheme="minorBidi"/>
          <w:color w:val="auto"/>
          <w:sz w:val="18"/>
          <w:szCs w:val="18"/>
          <w:lang w:eastAsia="cs-CZ"/>
        </w:rPr>
        <w:tab/>
      </w:r>
      <w:r w:rsidRPr="00D74B50">
        <w:rPr>
          <w:rFonts w:asciiTheme="minorHAnsi" w:hAnsiTheme="minorHAnsi" w:cstheme="minorBidi"/>
          <w:color w:val="auto"/>
          <w:sz w:val="18"/>
          <w:szCs w:val="18"/>
          <w:highlight w:val="green"/>
          <w:lang w:eastAsia="cs-CZ"/>
        </w:rPr>
        <w:t>[DOPLNÍ ÚČASTNÍK]</w:t>
      </w:r>
      <w:r w:rsidRPr="00F253D7">
        <w:rPr>
          <w:rFonts w:asciiTheme="minorHAnsi" w:hAnsiTheme="minorHAnsi" w:cstheme="minorBidi"/>
          <w:color w:val="auto"/>
          <w:sz w:val="18"/>
          <w:szCs w:val="18"/>
          <w:lang w:eastAsia="cs-CZ"/>
        </w:rPr>
        <w:t xml:space="preserve"> </w:t>
      </w:r>
    </w:p>
    <w:p w14:paraId="0A2BFC09" w14:textId="77777777" w:rsidR="00A17B38" w:rsidRPr="00F253D7" w:rsidRDefault="00A17B38" w:rsidP="00A17B38">
      <w:pPr>
        <w:pStyle w:val="Default"/>
        <w:spacing w:after="120"/>
        <w:rPr>
          <w:rFonts w:asciiTheme="minorHAnsi" w:hAnsiTheme="minorHAnsi" w:cstheme="minorBidi"/>
          <w:color w:val="auto"/>
          <w:sz w:val="18"/>
          <w:szCs w:val="18"/>
          <w:lang w:eastAsia="cs-CZ"/>
        </w:rPr>
      </w:pPr>
      <w:r w:rsidRPr="00F253D7">
        <w:rPr>
          <w:rFonts w:asciiTheme="minorHAnsi" w:hAnsiTheme="minorHAnsi" w:cstheme="minorBidi"/>
          <w:color w:val="auto"/>
          <w:sz w:val="18"/>
          <w:szCs w:val="18"/>
          <w:lang w:eastAsia="cs-CZ"/>
        </w:rPr>
        <w:t>Zastoupen</w:t>
      </w:r>
      <w:r w:rsidRPr="00F253D7">
        <w:rPr>
          <w:rFonts w:asciiTheme="minorHAnsi" w:hAnsiTheme="minorHAnsi" w:cstheme="minorBidi"/>
          <w:color w:val="auto"/>
          <w:sz w:val="18"/>
          <w:szCs w:val="18"/>
          <w:lang w:eastAsia="cs-CZ"/>
        </w:rPr>
        <w:tab/>
      </w:r>
      <w:r w:rsidRPr="00F253D7">
        <w:rPr>
          <w:rFonts w:asciiTheme="minorHAnsi" w:hAnsiTheme="minorHAnsi" w:cstheme="minorBidi"/>
          <w:color w:val="auto"/>
          <w:sz w:val="18"/>
          <w:szCs w:val="18"/>
          <w:lang w:eastAsia="cs-CZ"/>
        </w:rPr>
        <w:tab/>
      </w:r>
      <w:r w:rsidRPr="00F253D7">
        <w:rPr>
          <w:rFonts w:asciiTheme="minorHAnsi" w:hAnsiTheme="minorHAnsi" w:cstheme="minorBidi"/>
          <w:color w:val="auto"/>
          <w:sz w:val="18"/>
          <w:szCs w:val="18"/>
          <w:lang w:eastAsia="cs-CZ"/>
        </w:rPr>
        <w:tab/>
      </w:r>
      <w:r w:rsidRPr="00D74B50">
        <w:rPr>
          <w:rFonts w:asciiTheme="minorHAnsi" w:hAnsiTheme="minorHAnsi" w:cstheme="minorBidi"/>
          <w:color w:val="auto"/>
          <w:sz w:val="18"/>
          <w:szCs w:val="18"/>
          <w:highlight w:val="green"/>
          <w:lang w:eastAsia="cs-CZ"/>
        </w:rPr>
        <w:t>[DOPLNÍ ÚČASTNÍK]</w:t>
      </w:r>
    </w:p>
    <w:p w14:paraId="02EB378F" w14:textId="77777777" w:rsidR="00656904" w:rsidRDefault="00656904" w:rsidP="00656904">
      <w:pPr>
        <w:pStyle w:val="Default"/>
        <w:rPr>
          <w:sz w:val="18"/>
          <w:szCs w:val="18"/>
        </w:rPr>
      </w:pPr>
    </w:p>
    <w:p w14:paraId="7269C2A5" w14:textId="276F0688" w:rsidR="00656904" w:rsidRDefault="00744207" w:rsidP="00103731">
      <w:pPr>
        <w:pStyle w:val="Default"/>
        <w:jc w:val="both"/>
        <w:rPr>
          <w:sz w:val="18"/>
          <w:szCs w:val="18"/>
        </w:rPr>
      </w:pPr>
      <w:r w:rsidRPr="00744207">
        <w:rPr>
          <w:sz w:val="18"/>
          <w:szCs w:val="18"/>
        </w:rPr>
        <w:t>který podává nabídku na nadlimitní sektorovou veřejnou zakázku s názvem „</w:t>
      </w:r>
      <w:r w:rsidR="00103731" w:rsidRPr="00A17B38">
        <w:rPr>
          <w:b/>
          <w:bCs/>
          <w:sz w:val="18"/>
          <w:szCs w:val="18"/>
        </w:rPr>
        <w:t>Úklid prostor železničních stanic a zastávek, provozních a administrativních budov Správy železnic</w:t>
      </w:r>
      <w:r w:rsidRPr="00744207">
        <w:rPr>
          <w:sz w:val="18"/>
          <w:szCs w:val="18"/>
        </w:rPr>
        <w:t xml:space="preserve">“, </w:t>
      </w:r>
      <w:r w:rsidR="0059363C">
        <w:rPr>
          <w:sz w:val="18"/>
          <w:szCs w:val="18"/>
        </w:rPr>
        <w:t xml:space="preserve">a to do </w:t>
      </w:r>
      <w:r w:rsidR="00700986">
        <w:rPr>
          <w:sz w:val="18"/>
          <w:szCs w:val="18"/>
        </w:rPr>
        <w:t xml:space="preserve">části </w:t>
      </w:r>
      <w:r w:rsidR="00700986" w:rsidRPr="00C97569">
        <w:rPr>
          <w:sz w:val="18"/>
          <w:szCs w:val="18"/>
          <w:highlight w:val="green"/>
        </w:rPr>
        <w:t>[</w:t>
      </w:r>
      <w:r w:rsidR="00700986" w:rsidRPr="00C97569">
        <w:rPr>
          <w:b/>
          <w:bCs/>
          <w:sz w:val="18"/>
          <w:szCs w:val="18"/>
          <w:highlight w:val="green"/>
        </w:rPr>
        <w:t>příslušnou část veřejné zakázky</w:t>
      </w:r>
      <w:r w:rsidR="00AE2A0C" w:rsidRPr="00C97569">
        <w:rPr>
          <w:b/>
          <w:bCs/>
          <w:sz w:val="18"/>
          <w:szCs w:val="18"/>
          <w:highlight w:val="green"/>
        </w:rPr>
        <w:t xml:space="preserve"> 1) až 14)</w:t>
      </w:r>
      <w:r w:rsidR="00AE2A0C" w:rsidRPr="00C97569">
        <w:rPr>
          <w:rStyle w:val="Znakapoznpodarou"/>
          <w:b/>
          <w:bCs/>
          <w:sz w:val="18"/>
          <w:szCs w:val="18"/>
          <w:highlight w:val="green"/>
        </w:rPr>
        <w:footnoteReference w:id="1"/>
      </w:r>
      <w:r w:rsidR="00700986" w:rsidRPr="00C97569">
        <w:rPr>
          <w:b/>
          <w:bCs/>
          <w:sz w:val="18"/>
          <w:szCs w:val="18"/>
          <w:highlight w:val="green"/>
        </w:rPr>
        <w:t xml:space="preserve"> DOPLNÍ </w:t>
      </w:r>
      <w:r w:rsidR="00524938">
        <w:rPr>
          <w:b/>
          <w:bCs/>
          <w:sz w:val="18"/>
          <w:szCs w:val="18"/>
          <w:highlight w:val="green"/>
        </w:rPr>
        <w:t>ÚČASTNÍK</w:t>
      </w:r>
      <w:r w:rsidR="00700986" w:rsidRPr="00C97569">
        <w:rPr>
          <w:sz w:val="18"/>
          <w:szCs w:val="18"/>
          <w:highlight w:val="green"/>
        </w:rPr>
        <w:t>]</w:t>
      </w:r>
      <w:r w:rsidR="00726BE7">
        <w:rPr>
          <w:sz w:val="18"/>
          <w:szCs w:val="18"/>
        </w:rPr>
        <w:t>,</w:t>
      </w:r>
      <w:r w:rsidR="00700986">
        <w:rPr>
          <w:sz w:val="18"/>
          <w:szCs w:val="18"/>
        </w:rPr>
        <w:t xml:space="preserve"> </w:t>
      </w:r>
      <w:r w:rsidR="00656904">
        <w:rPr>
          <w:sz w:val="18"/>
          <w:szCs w:val="18"/>
        </w:rPr>
        <w:t xml:space="preserve">tímto </w:t>
      </w:r>
      <w:r w:rsidR="00103731">
        <w:rPr>
          <w:sz w:val="18"/>
          <w:szCs w:val="18"/>
        </w:rPr>
        <w:t xml:space="preserve">čestné </w:t>
      </w:r>
      <w:r w:rsidR="00656904">
        <w:rPr>
          <w:sz w:val="18"/>
          <w:szCs w:val="18"/>
        </w:rPr>
        <w:t>prohlašuje, že:</w:t>
      </w:r>
    </w:p>
    <w:p w14:paraId="7942AEA8" w14:textId="77777777" w:rsidR="005054E3" w:rsidRDefault="005054E3" w:rsidP="00103731">
      <w:pPr>
        <w:pStyle w:val="Default"/>
        <w:jc w:val="both"/>
        <w:rPr>
          <w:sz w:val="18"/>
          <w:szCs w:val="18"/>
        </w:rPr>
      </w:pPr>
    </w:p>
    <w:p w14:paraId="29D6B04F" w14:textId="0F9882F2" w:rsidR="00656904" w:rsidRDefault="005054E3" w:rsidP="00A17B38">
      <w:pPr>
        <w:pStyle w:val="Default"/>
        <w:jc w:val="both"/>
        <w:rPr>
          <w:sz w:val="18"/>
          <w:szCs w:val="18"/>
        </w:rPr>
      </w:pPr>
      <w:r w:rsidRPr="005054E3">
        <w:rPr>
          <w:sz w:val="18"/>
          <w:szCs w:val="18"/>
        </w:rPr>
        <w:t xml:space="preserve">v případě, že se stane vybraným dodavatelem, bude plnit veřejnou zakázku v požadovaném rozsahu </w:t>
      </w:r>
      <w:r>
        <w:rPr>
          <w:sz w:val="18"/>
          <w:szCs w:val="18"/>
        </w:rPr>
        <w:t>níže uvedeným</w:t>
      </w:r>
      <w:r w:rsidR="003863E9">
        <w:rPr>
          <w:sz w:val="18"/>
          <w:szCs w:val="18"/>
        </w:rPr>
        <w:t xml:space="preserve">i osobami – </w:t>
      </w:r>
      <w:r w:rsidRPr="005054E3">
        <w:rPr>
          <w:sz w:val="18"/>
          <w:szCs w:val="18"/>
        </w:rPr>
        <w:t xml:space="preserve">realizačním týmem, ledaže dojde k jeho změně </w:t>
      </w:r>
      <w:r w:rsidR="003863E9">
        <w:rPr>
          <w:sz w:val="18"/>
          <w:szCs w:val="18"/>
        </w:rPr>
        <w:t xml:space="preserve">(záměně či doplnění níže uvedených osob) </w:t>
      </w:r>
      <w:r w:rsidRPr="005054E3">
        <w:rPr>
          <w:sz w:val="18"/>
          <w:szCs w:val="18"/>
        </w:rPr>
        <w:t>v souladu se zadávacími podmínkami či uzavřenou smlouvou</w:t>
      </w:r>
      <w:r w:rsidR="004E3832">
        <w:rPr>
          <w:sz w:val="18"/>
          <w:szCs w:val="18"/>
        </w:rPr>
        <w:t>.</w:t>
      </w:r>
      <w:r w:rsidR="00656904">
        <w:rPr>
          <w:sz w:val="18"/>
          <w:szCs w:val="18"/>
        </w:rPr>
        <w:t xml:space="preserve"> </w:t>
      </w:r>
    </w:p>
    <w:p w14:paraId="6A05A809" w14:textId="77777777" w:rsidR="00B65ADB" w:rsidRDefault="00B65ADB" w:rsidP="00A17B38">
      <w:pPr>
        <w:pStyle w:val="Default"/>
        <w:jc w:val="both"/>
        <w:rPr>
          <w:sz w:val="18"/>
          <w:szCs w:val="18"/>
        </w:rPr>
      </w:pPr>
    </w:p>
    <w:p w14:paraId="6D4ED3CB" w14:textId="3E556E49" w:rsidR="00B65ADB" w:rsidRDefault="00A254BB" w:rsidP="00A17B38">
      <w:pPr>
        <w:pStyle w:val="Defaul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Účastník </w:t>
      </w:r>
      <w:r w:rsidR="00B65ADB">
        <w:rPr>
          <w:sz w:val="18"/>
          <w:szCs w:val="18"/>
        </w:rPr>
        <w:t>dále prohlašuje, že tyto osoby splňují veškeré požadavky požadované v Zadávací dokumentaci na předmětnou veřejnou zakázku</w:t>
      </w:r>
      <w:r w:rsidR="00CD41B6">
        <w:rPr>
          <w:sz w:val="18"/>
          <w:szCs w:val="18"/>
        </w:rPr>
        <w:t>, a to včetně toho, že:</w:t>
      </w:r>
    </w:p>
    <w:p w14:paraId="5A39BBE3" w14:textId="77777777" w:rsidR="00CD41B6" w:rsidRDefault="00CD41B6" w:rsidP="00656904">
      <w:pPr>
        <w:pStyle w:val="Default"/>
        <w:rPr>
          <w:sz w:val="18"/>
          <w:szCs w:val="18"/>
        </w:rPr>
      </w:pPr>
    </w:p>
    <w:p w14:paraId="404782EB" w14:textId="6FB063B6" w:rsidR="00CD41B6" w:rsidRPr="00CD41B6" w:rsidRDefault="00A254BB" w:rsidP="00A5169E">
      <w:pPr>
        <w:pStyle w:val="Default"/>
        <w:numPr>
          <w:ilvl w:val="0"/>
          <w:numId w:val="34"/>
        </w:numPr>
        <w:rPr>
          <w:sz w:val="18"/>
          <w:szCs w:val="18"/>
        </w:rPr>
      </w:pPr>
      <w:r>
        <w:rPr>
          <w:sz w:val="18"/>
          <w:szCs w:val="18"/>
        </w:rPr>
        <w:t>žádná</w:t>
      </w:r>
      <w:r w:rsidRPr="00CD41B6">
        <w:rPr>
          <w:sz w:val="18"/>
          <w:szCs w:val="18"/>
        </w:rPr>
        <w:t xml:space="preserve"> </w:t>
      </w:r>
      <w:r w:rsidR="00CD41B6" w:rsidRPr="00CD41B6">
        <w:rPr>
          <w:sz w:val="18"/>
          <w:szCs w:val="18"/>
        </w:rPr>
        <w:t xml:space="preserve">z těchto osob </w:t>
      </w:r>
      <w:r w:rsidR="00CD41B6">
        <w:rPr>
          <w:sz w:val="18"/>
          <w:szCs w:val="18"/>
        </w:rPr>
        <w:t>nebyla</w:t>
      </w:r>
      <w:r w:rsidR="00CD41B6" w:rsidRPr="00CD41B6">
        <w:rPr>
          <w:sz w:val="18"/>
          <w:szCs w:val="18"/>
        </w:rPr>
        <w:t xml:space="preserve"> v posledních 3 letech před zahájením zadávacího řízení pravomocně odsouzen</w:t>
      </w:r>
      <w:r w:rsidR="00CD41B6">
        <w:rPr>
          <w:sz w:val="18"/>
          <w:szCs w:val="18"/>
        </w:rPr>
        <w:t>a</w:t>
      </w:r>
      <w:r w:rsidR="00CD41B6" w:rsidRPr="00CD41B6">
        <w:rPr>
          <w:sz w:val="18"/>
          <w:szCs w:val="18"/>
        </w:rPr>
        <w:t xml:space="preserve"> pro trestný čin, přičemž k zahlazeným odsouzením se nepřihlíží;</w:t>
      </w:r>
    </w:p>
    <w:p w14:paraId="3AB31D2B" w14:textId="3B401E20" w:rsidR="00CD41B6" w:rsidRPr="00CD41B6" w:rsidRDefault="00CD41B6" w:rsidP="00A5169E">
      <w:pPr>
        <w:pStyle w:val="Default"/>
        <w:numPr>
          <w:ilvl w:val="0"/>
          <w:numId w:val="34"/>
        </w:numPr>
        <w:rPr>
          <w:sz w:val="18"/>
          <w:szCs w:val="18"/>
        </w:rPr>
      </w:pPr>
      <w:r w:rsidRPr="5659417A">
        <w:rPr>
          <w:sz w:val="18"/>
          <w:szCs w:val="18"/>
        </w:rPr>
        <w:t>každá z</w:t>
      </w:r>
      <w:r w:rsidR="003E466B" w:rsidRPr="5659417A">
        <w:rPr>
          <w:sz w:val="18"/>
          <w:szCs w:val="18"/>
        </w:rPr>
        <w:t xml:space="preserve"> osob </w:t>
      </w:r>
      <w:r w:rsidRPr="5659417A">
        <w:rPr>
          <w:sz w:val="18"/>
          <w:szCs w:val="18"/>
        </w:rPr>
        <w:t xml:space="preserve">má alespoň 3letou zkušenost </w:t>
      </w:r>
      <w:r w:rsidR="2DBE3739" w:rsidRPr="5659417A">
        <w:rPr>
          <w:sz w:val="18"/>
          <w:szCs w:val="18"/>
        </w:rPr>
        <w:t xml:space="preserve">(praxi) </w:t>
      </w:r>
      <w:r w:rsidRPr="5659417A">
        <w:rPr>
          <w:sz w:val="18"/>
          <w:szCs w:val="18"/>
        </w:rPr>
        <w:t>s výkonem obdobné pozice (vedoucího, kontrolního, manažerského pracovníka v oblasti úklidových služeb);</w:t>
      </w:r>
    </w:p>
    <w:p w14:paraId="473D4FD7" w14:textId="6732B2CE" w:rsidR="00CD41B6" w:rsidRDefault="00CD41B6" w:rsidP="00A5169E">
      <w:pPr>
        <w:pStyle w:val="Default"/>
        <w:numPr>
          <w:ilvl w:val="0"/>
          <w:numId w:val="34"/>
        </w:numPr>
        <w:rPr>
          <w:sz w:val="18"/>
          <w:szCs w:val="18"/>
        </w:rPr>
      </w:pPr>
      <w:r w:rsidRPr="00CD41B6">
        <w:rPr>
          <w:sz w:val="18"/>
          <w:szCs w:val="18"/>
        </w:rPr>
        <w:t xml:space="preserve">každá z </w:t>
      </w:r>
      <w:r w:rsidR="003E466B">
        <w:rPr>
          <w:sz w:val="18"/>
          <w:szCs w:val="18"/>
        </w:rPr>
        <w:t xml:space="preserve">osob </w:t>
      </w:r>
      <w:r>
        <w:rPr>
          <w:sz w:val="18"/>
          <w:szCs w:val="18"/>
        </w:rPr>
        <w:t>má</w:t>
      </w:r>
      <w:r w:rsidRPr="00CD41B6">
        <w:rPr>
          <w:sz w:val="18"/>
          <w:szCs w:val="18"/>
        </w:rPr>
        <w:t xml:space="preserve"> zkušenost alespoň s 1 zakázkou, jejímž předmětem byl úklid prostor, realizovanou s nabízeným kontrolním systémem Dispečinku a</w:t>
      </w:r>
      <w:r w:rsidR="006B07A9">
        <w:rPr>
          <w:sz w:val="18"/>
          <w:szCs w:val="18"/>
        </w:rPr>
        <w:t xml:space="preserve"> současně</w:t>
      </w:r>
      <w:r w:rsidR="00971A8C">
        <w:rPr>
          <w:sz w:val="18"/>
          <w:szCs w:val="18"/>
        </w:rPr>
        <w:t xml:space="preserve"> s nabízeným systémem</w:t>
      </w:r>
      <w:r w:rsidRPr="00CD41B6">
        <w:rPr>
          <w:sz w:val="18"/>
          <w:szCs w:val="18"/>
        </w:rPr>
        <w:t xml:space="preserve"> HelpDesk v délce trvání min. 1 rok</w:t>
      </w:r>
      <w:r w:rsidR="0062390D">
        <w:rPr>
          <w:sz w:val="18"/>
          <w:szCs w:val="18"/>
        </w:rPr>
        <w:t>.</w:t>
      </w:r>
    </w:p>
    <w:p w14:paraId="41C8F396" w14:textId="62B53BD6" w:rsidR="00B65ADB" w:rsidRDefault="00B65ADB" w:rsidP="5659417A">
      <w:pPr>
        <w:pStyle w:val="Default"/>
        <w:ind w:left="720"/>
        <w:rPr>
          <w:sz w:val="18"/>
          <w:szCs w:val="18"/>
        </w:rPr>
      </w:pPr>
    </w:p>
    <w:p w14:paraId="29CED062" w14:textId="7F05BF9F" w:rsidR="00B65ADB" w:rsidRDefault="00B65ADB" w:rsidP="00656904">
      <w:pPr>
        <w:pStyle w:val="Default"/>
        <w:rPr>
          <w:sz w:val="18"/>
          <w:szCs w:val="18"/>
        </w:rPr>
      </w:pPr>
      <w:r>
        <w:rPr>
          <w:sz w:val="18"/>
          <w:szCs w:val="18"/>
        </w:rPr>
        <w:t>Uvedené prohlášení se týká následujících osob</w:t>
      </w:r>
      <w:r w:rsidR="00AC1A84">
        <w:rPr>
          <w:sz w:val="18"/>
          <w:szCs w:val="18"/>
        </w:rPr>
        <w:t xml:space="preserve"> – členů realizačního týmu na pozici „</w:t>
      </w:r>
      <w:r w:rsidR="00AC1A84" w:rsidRPr="00A17B38">
        <w:rPr>
          <w:b/>
          <w:bCs/>
          <w:sz w:val="18"/>
          <w:szCs w:val="18"/>
        </w:rPr>
        <w:t>Manažer kvality</w:t>
      </w:r>
      <w:r w:rsidR="00AC1A84">
        <w:rPr>
          <w:sz w:val="18"/>
          <w:szCs w:val="18"/>
        </w:rPr>
        <w:t>“</w:t>
      </w:r>
      <w:r>
        <w:rPr>
          <w:sz w:val="18"/>
          <w:szCs w:val="18"/>
        </w:rPr>
        <w:t>:</w:t>
      </w:r>
    </w:p>
    <w:p w14:paraId="72A3D3EC" w14:textId="77777777" w:rsidR="00B65ADB" w:rsidRDefault="00B65ADB" w:rsidP="00656904">
      <w:pPr>
        <w:pStyle w:val="Default"/>
        <w:rPr>
          <w:sz w:val="18"/>
          <w:szCs w:val="18"/>
        </w:rPr>
      </w:pPr>
    </w:p>
    <w:tbl>
      <w:tblPr>
        <w:tblW w:w="3993" w:type="pct"/>
        <w:tblInd w:w="1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1"/>
      </w:tblGrid>
      <w:tr w:rsidR="00524938" w:rsidRPr="00745CA5" w14:paraId="0110EFA4" w14:textId="77777777" w:rsidTr="00524938">
        <w:tc>
          <w:tcPr>
            <w:tcW w:w="5000" w:type="pct"/>
            <w:vAlign w:val="center"/>
          </w:tcPr>
          <w:p w14:paraId="4B80C993" w14:textId="77777777" w:rsidR="00524938" w:rsidRPr="00524938" w:rsidRDefault="00524938">
            <w:pPr>
              <w:jc w:val="center"/>
              <w:rPr>
                <w:b/>
                <w:noProof/>
              </w:rPr>
            </w:pPr>
            <w:r w:rsidRPr="00524938">
              <w:rPr>
                <w:b/>
                <w:noProof/>
              </w:rPr>
              <w:t>Jméno a příjmení</w:t>
            </w:r>
          </w:p>
        </w:tc>
      </w:tr>
      <w:tr w:rsidR="00524938" w:rsidRPr="00745CA5" w14:paraId="0D0B940D" w14:textId="77777777" w:rsidTr="00524938">
        <w:tc>
          <w:tcPr>
            <w:tcW w:w="5000" w:type="pct"/>
          </w:tcPr>
          <w:p w14:paraId="60061E4C" w14:textId="58943C4B" w:rsidR="00524938" w:rsidRPr="00745CA5" w:rsidRDefault="00524938" w:rsidP="00815E74">
            <w:pPr>
              <w:jc w:val="center"/>
              <w:rPr>
                <w:bCs/>
                <w:noProof/>
              </w:rPr>
            </w:pPr>
            <w:r w:rsidRPr="00524938">
              <w:rPr>
                <w:highlight w:val="green"/>
                <w:lang w:eastAsia="cs-CZ"/>
              </w:rPr>
              <w:t>[DOPLNÍ ÚČASTNÍK]</w:t>
            </w:r>
          </w:p>
        </w:tc>
      </w:tr>
      <w:tr w:rsidR="00524938" w:rsidRPr="00745CA5" w14:paraId="3DEEC669" w14:textId="77777777" w:rsidTr="00524938">
        <w:tc>
          <w:tcPr>
            <w:tcW w:w="5000" w:type="pct"/>
          </w:tcPr>
          <w:p w14:paraId="45FB0818" w14:textId="0BDFFB37" w:rsidR="00524938" w:rsidRPr="00745CA5" w:rsidRDefault="00524938" w:rsidP="00815E74">
            <w:pPr>
              <w:jc w:val="center"/>
              <w:rPr>
                <w:bCs/>
                <w:noProof/>
              </w:rPr>
            </w:pPr>
            <w:r w:rsidRPr="00524938">
              <w:rPr>
                <w:highlight w:val="green"/>
                <w:lang w:eastAsia="cs-CZ"/>
              </w:rPr>
              <w:t>[DOPLNÍ ÚČASTNÍK]</w:t>
            </w:r>
          </w:p>
        </w:tc>
      </w:tr>
    </w:tbl>
    <w:p w14:paraId="7561823A" w14:textId="77777777" w:rsidR="00815E74" w:rsidRDefault="00815E74" w:rsidP="00656904">
      <w:pPr>
        <w:pStyle w:val="Default"/>
        <w:rPr>
          <w:i/>
          <w:iCs/>
          <w:sz w:val="18"/>
          <w:szCs w:val="18"/>
          <w:highlight w:val="green"/>
        </w:rPr>
      </w:pPr>
    </w:p>
    <w:p w14:paraId="44E871BC" w14:textId="24FCCFB0" w:rsidR="00B65ADB" w:rsidRDefault="00815E74" w:rsidP="00656904">
      <w:pPr>
        <w:pStyle w:val="Default"/>
        <w:rPr>
          <w:sz w:val="18"/>
          <w:szCs w:val="18"/>
        </w:rPr>
      </w:pPr>
      <w:r w:rsidRPr="00A17B38">
        <w:rPr>
          <w:i/>
          <w:iCs/>
          <w:sz w:val="18"/>
          <w:szCs w:val="18"/>
          <w:highlight w:val="green"/>
        </w:rPr>
        <w:t xml:space="preserve">Pozn. V případě, že </w:t>
      </w:r>
      <w:r w:rsidR="00524938">
        <w:rPr>
          <w:i/>
          <w:iCs/>
          <w:sz w:val="18"/>
          <w:szCs w:val="18"/>
          <w:highlight w:val="green"/>
        </w:rPr>
        <w:t xml:space="preserve">Účastník </w:t>
      </w:r>
      <w:r w:rsidRPr="00A17B38">
        <w:rPr>
          <w:i/>
          <w:iCs/>
          <w:sz w:val="18"/>
          <w:szCs w:val="18"/>
          <w:highlight w:val="green"/>
        </w:rPr>
        <w:t>uvede více členů realizačního týmu, upraví tabulku dle potřeby.</w:t>
      </w:r>
    </w:p>
    <w:p w14:paraId="144A5D23" w14:textId="77777777" w:rsidR="00656904" w:rsidRDefault="00656904" w:rsidP="00656904">
      <w:pPr>
        <w:pStyle w:val="Default"/>
        <w:rPr>
          <w:sz w:val="18"/>
          <w:szCs w:val="18"/>
        </w:rPr>
      </w:pPr>
    </w:p>
    <w:p w14:paraId="01EC7BC6" w14:textId="77777777" w:rsidR="00A21E84" w:rsidRDefault="00A21E84" w:rsidP="00656904"/>
    <w:p w14:paraId="12CB87D2" w14:textId="7C0BD0CF" w:rsidR="00A26577" w:rsidRDefault="00B65ADB" w:rsidP="00656904">
      <w:r>
        <w:t xml:space="preserve">Přílohou tohoto prohlášení jsou dokumenty prokazující splnění </w:t>
      </w:r>
      <w:r w:rsidR="00A21E84">
        <w:t xml:space="preserve">kvalifikačních </w:t>
      </w:r>
      <w:r>
        <w:t>požadavků:</w:t>
      </w:r>
    </w:p>
    <w:p w14:paraId="748AC127" w14:textId="77777777" w:rsidR="00013222" w:rsidRDefault="00013222" w:rsidP="00656904"/>
    <w:p w14:paraId="6F6A120A" w14:textId="75844FC1" w:rsidR="00A26577" w:rsidRPr="00A17B38" w:rsidRDefault="00A26577" w:rsidP="00656904">
      <w:pPr>
        <w:rPr>
          <w:b/>
          <w:bCs/>
        </w:rPr>
      </w:pPr>
      <w:r w:rsidRPr="00A17B38">
        <w:rPr>
          <w:b/>
          <w:bCs/>
        </w:rPr>
        <w:lastRenderedPageBreak/>
        <w:t>Přílohy:</w:t>
      </w:r>
    </w:p>
    <w:p w14:paraId="51CBB97B" w14:textId="72479BFF" w:rsidR="00B65ADB" w:rsidRDefault="00B65ADB" w:rsidP="00656904">
      <w:r>
        <w:t xml:space="preserve">Příloha č. 1 </w:t>
      </w:r>
      <w:r w:rsidR="009024E8">
        <w:t xml:space="preserve">– </w:t>
      </w:r>
      <w:r>
        <w:t xml:space="preserve">Strukturované profesní životopisy </w:t>
      </w:r>
      <w:r w:rsidR="00235157">
        <w:t>všech manažerů kvality</w:t>
      </w:r>
    </w:p>
    <w:p w14:paraId="41D41573" w14:textId="7C2817EB" w:rsidR="00B65ADB" w:rsidRDefault="00B65ADB" w:rsidP="00656904">
      <w:r>
        <w:t xml:space="preserve">Příloha č. 2 </w:t>
      </w:r>
      <w:r w:rsidR="00235157">
        <w:t>– V</w:t>
      </w:r>
      <w:r w:rsidR="00235157" w:rsidRPr="00235157">
        <w:t>ýpisy z evidence Rejstříku trestů</w:t>
      </w:r>
      <w:r w:rsidR="00235157" w:rsidRPr="00235157" w:rsidDel="00235157">
        <w:t xml:space="preserve"> </w:t>
      </w:r>
      <w:r w:rsidR="00235157">
        <w:t>všech manažerů kvality</w:t>
      </w:r>
    </w:p>
    <w:p w14:paraId="738610EB" w14:textId="77777777" w:rsidR="00B65ADB" w:rsidRDefault="00B65ADB" w:rsidP="00656904"/>
    <w:p w14:paraId="56F4D7AD" w14:textId="587A03E9" w:rsidR="00A26577" w:rsidRPr="00656904" w:rsidRDefault="002A7A2A" w:rsidP="00656904">
      <w:r w:rsidRPr="002A7A2A">
        <w:t>V </w:t>
      </w:r>
      <w:r w:rsidRPr="00A17B38">
        <w:rPr>
          <w:highlight w:val="green"/>
        </w:rPr>
        <w:t>[DOPLNÍ ÚČASTNÍK]</w:t>
      </w:r>
      <w:r w:rsidRPr="002A7A2A">
        <w:t> dne </w:t>
      </w:r>
      <w:r w:rsidRPr="00A17B38">
        <w:rPr>
          <w:highlight w:val="green"/>
        </w:rPr>
        <w:t>[DOPLNÍ ÚČASTNÍK]</w:t>
      </w:r>
      <w:r w:rsidRPr="002A7A2A">
        <w:t> </w:t>
      </w:r>
      <w:r w:rsidRPr="002A7A2A" w:rsidDel="002A7A2A">
        <w:t xml:space="preserve"> </w:t>
      </w:r>
    </w:p>
    <w:sectPr w:rsidR="00A26577" w:rsidRPr="00656904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A315D7" w14:textId="77777777" w:rsidR="00AF4DF3" w:rsidRDefault="00AF4DF3" w:rsidP="00962258">
      <w:pPr>
        <w:spacing w:after="0" w:line="240" w:lineRule="auto"/>
      </w:pPr>
      <w:r>
        <w:separator/>
      </w:r>
    </w:p>
  </w:endnote>
  <w:endnote w:type="continuationSeparator" w:id="0">
    <w:p w14:paraId="58898ECA" w14:textId="77777777" w:rsidR="00AF4DF3" w:rsidRDefault="00AF4DF3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624C93B9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9BEC9E2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E466B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E466B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0DE4B5B7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66204FF1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2DBF0D7D" w14:textId="77777777" w:rsidR="00F1715C" w:rsidRDefault="00F1715C" w:rsidP="00D831A3">
          <w:pPr>
            <w:pStyle w:val="Zpat"/>
          </w:pPr>
        </w:p>
      </w:tc>
    </w:tr>
  </w:tbl>
  <w:p w14:paraId="26DE275E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4" behindDoc="1" locked="1" layoutInCell="1" allowOverlap="1" wp14:anchorId="0753D540" wp14:editId="3628A76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p14="http://schemas.microsoft.com/office/word/2010/wordml" xmlns:a="http://schemas.openxmlformats.org/drawingml/2006/main" xmlns:arto="http://schemas.microsoft.com/office/word/2006/arto" xmlns:w16cei="http://schemas.microsoft.com/office/word/2026/wordml/cei">
          <w:pict w14:anchorId="3DF69062">
            <v:line id="Straight Connector 3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3D99C5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2" behindDoc="1" locked="1" layoutInCell="1" allowOverlap="1" wp14:anchorId="50AA17BE" wp14:editId="285DB642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p14="http://schemas.microsoft.com/office/word/2010/wordml" xmlns:a="http://schemas.openxmlformats.org/drawingml/2006/main" xmlns:arto="http://schemas.microsoft.com/office/word/2006/arto" xmlns:w16cei="http://schemas.microsoft.com/office/word/2026/wordml/cei">
          <w:pict w14:anchorId="692E6947">
            <v:line id="Straight Connector 2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4C7722E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2632BA7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0B5A308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E466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E466B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5B3F9A3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BA0632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18818AB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4DD2D231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6114EA08" w14:textId="77777777" w:rsidR="00F1715C" w:rsidRDefault="004C5D55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36FEB5B0" w14:textId="77777777" w:rsidR="00F1715C" w:rsidRDefault="00F1715C" w:rsidP="00460660">
          <w:pPr>
            <w:pStyle w:val="Zpat"/>
          </w:pPr>
        </w:p>
      </w:tc>
    </w:tr>
  </w:tbl>
  <w:p w14:paraId="22D3DD83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6A605FA0" wp14:editId="0E416474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p14="http://schemas.microsoft.com/office/word/2010/wordml" xmlns:a="http://schemas.openxmlformats.org/drawingml/2006/main" xmlns:arto="http://schemas.microsoft.com/office/word/2006/arto" xmlns:w16cei="http://schemas.microsoft.com/office/word/2026/wordml/cei">
          <w:pict w14:anchorId="3872956E">
            <v:line id="Straight Connector 7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70E880F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7DB77C1F" wp14:editId="0321A42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p14="http://schemas.microsoft.com/office/word/2010/wordml" xmlns:a="http://schemas.openxmlformats.org/drawingml/2006/main" xmlns:arto="http://schemas.microsoft.com/office/word/2006/arto" xmlns:w16cei="http://schemas.microsoft.com/office/word/2026/wordml/cei">
          <w:pict w14:anchorId="0131C4CC">
            <v:line id="Straight Connector 10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614EFEF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</w:p>
  <w:p w14:paraId="30D7AA69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75759" w14:textId="77777777" w:rsidR="00AF4DF3" w:rsidRDefault="00AF4DF3" w:rsidP="00962258">
      <w:pPr>
        <w:spacing w:after="0" w:line="240" w:lineRule="auto"/>
      </w:pPr>
      <w:r>
        <w:separator/>
      </w:r>
    </w:p>
  </w:footnote>
  <w:footnote w:type="continuationSeparator" w:id="0">
    <w:p w14:paraId="2A4E65C2" w14:textId="77777777" w:rsidR="00AF4DF3" w:rsidRDefault="00AF4DF3" w:rsidP="00962258">
      <w:pPr>
        <w:spacing w:after="0" w:line="240" w:lineRule="auto"/>
      </w:pPr>
      <w:r>
        <w:continuationSeparator/>
      </w:r>
    </w:p>
  </w:footnote>
  <w:footnote w:id="1">
    <w:p w14:paraId="616377A3" w14:textId="4D766EA9" w:rsidR="00AE2A0C" w:rsidRDefault="00AE2A0C">
      <w:pPr>
        <w:pStyle w:val="Textpoznpodarou"/>
      </w:pPr>
      <w:r w:rsidRPr="00A17B38">
        <w:rPr>
          <w:rStyle w:val="Znakapoznpodarou"/>
          <w:highlight w:val="green"/>
        </w:rPr>
        <w:footnoteRef/>
      </w:r>
      <w:r w:rsidRPr="00A17B38">
        <w:rPr>
          <w:highlight w:val="green"/>
        </w:rPr>
        <w:t xml:space="preserve"> </w:t>
      </w:r>
      <w:r w:rsidR="004F61BB" w:rsidRPr="00A17B38">
        <w:rPr>
          <w:highlight w:val="green"/>
        </w:rPr>
        <w:t xml:space="preserve">V případě, že Účastník podává nabídky do více částí 1) až 14) Veřejné zakázky, požaduje Zadavatel, aby Účastník pro každou část Veřejné zakázky předložil samostatné </w:t>
      </w:r>
      <w:r w:rsidR="00524938">
        <w:rPr>
          <w:highlight w:val="green"/>
        </w:rPr>
        <w:t>Čestné p</w:t>
      </w:r>
      <w:r w:rsidR="004F61BB" w:rsidRPr="00A17B38">
        <w:rPr>
          <w:highlight w:val="green"/>
        </w:rPr>
        <w:t>rohlášení o členech realizačního týmu.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6B62F1B3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02F2C34E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680A4E5D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9219836" w14:textId="77777777" w:rsidR="00F1715C" w:rsidRPr="00D6163D" w:rsidRDefault="00F1715C" w:rsidP="00D6163D">
          <w:pPr>
            <w:pStyle w:val="Druhdokumentu"/>
          </w:pPr>
        </w:p>
      </w:tc>
    </w:tr>
  </w:tbl>
  <w:p w14:paraId="296FEF7D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9F392E" w14:paraId="3A0FF5F2" w14:textId="77777777" w:rsidTr="00F51BBD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630AD66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1829076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2BA226A1" w14:textId="77777777" w:rsidR="009F392E" w:rsidRPr="00D6163D" w:rsidRDefault="009F392E" w:rsidP="00FC6389">
          <w:pPr>
            <w:pStyle w:val="Druhdokumentu"/>
          </w:pPr>
        </w:p>
      </w:tc>
    </w:tr>
  </w:tbl>
  <w:p w14:paraId="62DCED0B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243" behindDoc="0" locked="1" layoutInCell="1" allowOverlap="1" wp14:anchorId="2E25BA79" wp14:editId="786F8C25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7AD93B2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52373E0E"/>
    <w:multiLevelType w:val="hybridMultilevel"/>
    <w:tmpl w:val="C7929FC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0CA3B89"/>
    <w:multiLevelType w:val="hybridMultilevel"/>
    <w:tmpl w:val="1F9C2A60"/>
    <w:lvl w:ilvl="0" w:tplc="AE5EE2AA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070991"/>
    <w:multiLevelType w:val="multilevel"/>
    <w:tmpl w:val="CABE99FC"/>
    <w:numStyleLink w:val="ListNumbermultilevel"/>
  </w:abstractNum>
  <w:num w:numId="1" w16cid:durableId="705519855">
    <w:abstractNumId w:val="2"/>
  </w:num>
  <w:num w:numId="2" w16cid:durableId="653265026">
    <w:abstractNumId w:val="1"/>
  </w:num>
  <w:num w:numId="3" w16cid:durableId="151966376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44909983">
    <w:abstractNumId w:val="8"/>
  </w:num>
  <w:num w:numId="5" w16cid:durableId="580527247">
    <w:abstractNumId w:val="3"/>
  </w:num>
  <w:num w:numId="6" w16cid:durableId="1981694183">
    <w:abstractNumId w:val="4"/>
  </w:num>
  <w:num w:numId="7" w16cid:durableId="266893416">
    <w:abstractNumId w:val="0"/>
  </w:num>
  <w:num w:numId="8" w16cid:durableId="1924410813">
    <w:abstractNumId w:val="5"/>
  </w:num>
  <w:num w:numId="9" w16cid:durableId="3382416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71518517">
    <w:abstractNumId w:val="4"/>
  </w:num>
  <w:num w:numId="11" w16cid:durableId="2008169946">
    <w:abstractNumId w:val="1"/>
  </w:num>
  <w:num w:numId="12" w16cid:durableId="1013528267">
    <w:abstractNumId w:val="4"/>
  </w:num>
  <w:num w:numId="13" w16cid:durableId="2003507627">
    <w:abstractNumId w:val="4"/>
  </w:num>
  <w:num w:numId="14" w16cid:durableId="1152135315">
    <w:abstractNumId w:val="4"/>
  </w:num>
  <w:num w:numId="15" w16cid:durableId="1193500294">
    <w:abstractNumId w:val="4"/>
  </w:num>
  <w:num w:numId="16" w16cid:durableId="2107387856">
    <w:abstractNumId w:val="10"/>
  </w:num>
  <w:num w:numId="17" w16cid:durableId="1895575960">
    <w:abstractNumId w:val="2"/>
  </w:num>
  <w:num w:numId="18" w16cid:durableId="715399561">
    <w:abstractNumId w:val="10"/>
  </w:num>
  <w:num w:numId="19" w16cid:durableId="220597539">
    <w:abstractNumId w:val="10"/>
  </w:num>
  <w:num w:numId="20" w16cid:durableId="1898711054">
    <w:abstractNumId w:val="10"/>
  </w:num>
  <w:num w:numId="21" w16cid:durableId="2112046115">
    <w:abstractNumId w:val="10"/>
  </w:num>
  <w:num w:numId="22" w16cid:durableId="1974483272">
    <w:abstractNumId w:val="4"/>
  </w:num>
  <w:num w:numId="23" w16cid:durableId="1997999820">
    <w:abstractNumId w:val="1"/>
  </w:num>
  <w:num w:numId="24" w16cid:durableId="975795876">
    <w:abstractNumId w:val="4"/>
  </w:num>
  <w:num w:numId="25" w16cid:durableId="1277057450">
    <w:abstractNumId w:val="4"/>
  </w:num>
  <w:num w:numId="26" w16cid:durableId="1556966632">
    <w:abstractNumId w:val="4"/>
  </w:num>
  <w:num w:numId="27" w16cid:durableId="554659339">
    <w:abstractNumId w:val="4"/>
  </w:num>
  <w:num w:numId="28" w16cid:durableId="570888407">
    <w:abstractNumId w:val="10"/>
  </w:num>
  <w:num w:numId="29" w16cid:durableId="2057925100">
    <w:abstractNumId w:val="2"/>
  </w:num>
  <w:num w:numId="30" w16cid:durableId="1604803843">
    <w:abstractNumId w:val="10"/>
  </w:num>
  <w:num w:numId="31" w16cid:durableId="823740893">
    <w:abstractNumId w:val="10"/>
  </w:num>
  <w:num w:numId="32" w16cid:durableId="1630551413">
    <w:abstractNumId w:val="10"/>
  </w:num>
  <w:num w:numId="33" w16cid:durableId="1197885133">
    <w:abstractNumId w:val="10"/>
  </w:num>
  <w:num w:numId="34" w16cid:durableId="2130542094">
    <w:abstractNumId w:val="7"/>
  </w:num>
  <w:num w:numId="35" w16cid:durableId="151310830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6904"/>
    <w:rsid w:val="00013222"/>
    <w:rsid w:val="0002480B"/>
    <w:rsid w:val="00031384"/>
    <w:rsid w:val="00072C1E"/>
    <w:rsid w:val="00096070"/>
    <w:rsid w:val="000965C1"/>
    <w:rsid w:val="000D07A4"/>
    <w:rsid w:val="000E23A7"/>
    <w:rsid w:val="000E7060"/>
    <w:rsid w:val="00103731"/>
    <w:rsid w:val="0010693F"/>
    <w:rsid w:val="00114472"/>
    <w:rsid w:val="001550BC"/>
    <w:rsid w:val="001605B9"/>
    <w:rsid w:val="00170EC5"/>
    <w:rsid w:val="001747C1"/>
    <w:rsid w:val="00184743"/>
    <w:rsid w:val="00197CC3"/>
    <w:rsid w:val="001A5FE6"/>
    <w:rsid w:val="001C424B"/>
    <w:rsid w:val="0020137F"/>
    <w:rsid w:val="00207DF5"/>
    <w:rsid w:val="00233D99"/>
    <w:rsid w:val="00235157"/>
    <w:rsid w:val="00280E07"/>
    <w:rsid w:val="002864CD"/>
    <w:rsid w:val="002A1F8F"/>
    <w:rsid w:val="002A2DE3"/>
    <w:rsid w:val="002A7A2A"/>
    <w:rsid w:val="002C31BF"/>
    <w:rsid w:val="002D08B1"/>
    <w:rsid w:val="002E0CD7"/>
    <w:rsid w:val="002F27E6"/>
    <w:rsid w:val="002F6AA8"/>
    <w:rsid w:val="00324BB6"/>
    <w:rsid w:val="00341DCF"/>
    <w:rsid w:val="003441D5"/>
    <w:rsid w:val="00350B34"/>
    <w:rsid w:val="00357BC6"/>
    <w:rsid w:val="003863E9"/>
    <w:rsid w:val="00394456"/>
    <w:rsid w:val="003956C6"/>
    <w:rsid w:val="003A0E5F"/>
    <w:rsid w:val="003B0E10"/>
    <w:rsid w:val="003C2D90"/>
    <w:rsid w:val="003E466B"/>
    <w:rsid w:val="00441430"/>
    <w:rsid w:val="00446607"/>
    <w:rsid w:val="00450F07"/>
    <w:rsid w:val="00453CD3"/>
    <w:rsid w:val="00454396"/>
    <w:rsid w:val="00460660"/>
    <w:rsid w:val="004709C6"/>
    <w:rsid w:val="004811E5"/>
    <w:rsid w:val="00486107"/>
    <w:rsid w:val="00491827"/>
    <w:rsid w:val="004B348C"/>
    <w:rsid w:val="004C4399"/>
    <w:rsid w:val="004C5D55"/>
    <w:rsid w:val="004C6FF9"/>
    <w:rsid w:val="004C787C"/>
    <w:rsid w:val="004E143C"/>
    <w:rsid w:val="004E3832"/>
    <w:rsid w:val="004E3A53"/>
    <w:rsid w:val="004F20BC"/>
    <w:rsid w:val="004F4B9B"/>
    <w:rsid w:val="004F61BB"/>
    <w:rsid w:val="004F69EA"/>
    <w:rsid w:val="00501951"/>
    <w:rsid w:val="00501A72"/>
    <w:rsid w:val="005054E3"/>
    <w:rsid w:val="00511AB9"/>
    <w:rsid w:val="00523EA7"/>
    <w:rsid w:val="00524938"/>
    <w:rsid w:val="005501E6"/>
    <w:rsid w:val="00553375"/>
    <w:rsid w:val="00557C28"/>
    <w:rsid w:val="005634B8"/>
    <w:rsid w:val="005711C5"/>
    <w:rsid w:val="005736B7"/>
    <w:rsid w:val="00575E5A"/>
    <w:rsid w:val="0059363C"/>
    <w:rsid w:val="005A5069"/>
    <w:rsid w:val="005F1404"/>
    <w:rsid w:val="0061068E"/>
    <w:rsid w:val="0062390D"/>
    <w:rsid w:val="00652074"/>
    <w:rsid w:val="00656904"/>
    <w:rsid w:val="00656A9A"/>
    <w:rsid w:val="00660AD3"/>
    <w:rsid w:val="00677B7F"/>
    <w:rsid w:val="00684FA1"/>
    <w:rsid w:val="00695DF9"/>
    <w:rsid w:val="006A5570"/>
    <w:rsid w:val="006A689C"/>
    <w:rsid w:val="006B07A9"/>
    <w:rsid w:val="006B3D79"/>
    <w:rsid w:val="006C003A"/>
    <w:rsid w:val="006C2909"/>
    <w:rsid w:val="006C2B9F"/>
    <w:rsid w:val="006C7301"/>
    <w:rsid w:val="006D7AFE"/>
    <w:rsid w:val="006E0578"/>
    <w:rsid w:val="006E314D"/>
    <w:rsid w:val="00700986"/>
    <w:rsid w:val="00710650"/>
    <w:rsid w:val="00710723"/>
    <w:rsid w:val="00715FD5"/>
    <w:rsid w:val="007234ED"/>
    <w:rsid w:val="00723ED1"/>
    <w:rsid w:val="00726BE7"/>
    <w:rsid w:val="007332FE"/>
    <w:rsid w:val="00743525"/>
    <w:rsid w:val="00744207"/>
    <w:rsid w:val="007533C3"/>
    <w:rsid w:val="0076286B"/>
    <w:rsid w:val="00766846"/>
    <w:rsid w:val="0077673A"/>
    <w:rsid w:val="007846E1"/>
    <w:rsid w:val="007A0F81"/>
    <w:rsid w:val="007A2BEF"/>
    <w:rsid w:val="007B570C"/>
    <w:rsid w:val="007C589B"/>
    <w:rsid w:val="007E4A6E"/>
    <w:rsid w:val="007E60AB"/>
    <w:rsid w:val="007F56A7"/>
    <w:rsid w:val="007F7B67"/>
    <w:rsid w:val="00806CFA"/>
    <w:rsid w:val="00807DD0"/>
    <w:rsid w:val="00815E74"/>
    <w:rsid w:val="00844E3E"/>
    <w:rsid w:val="008534D7"/>
    <w:rsid w:val="008659F3"/>
    <w:rsid w:val="0086624F"/>
    <w:rsid w:val="00886D4B"/>
    <w:rsid w:val="00895406"/>
    <w:rsid w:val="008954EA"/>
    <w:rsid w:val="008A3568"/>
    <w:rsid w:val="008B0756"/>
    <w:rsid w:val="008C64CD"/>
    <w:rsid w:val="008D03B9"/>
    <w:rsid w:val="008E6D64"/>
    <w:rsid w:val="008F18D6"/>
    <w:rsid w:val="009024E8"/>
    <w:rsid w:val="00904780"/>
    <w:rsid w:val="00914C53"/>
    <w:rsid w:val="00922385"/>
    <w:rsid w:val="009223DF"/>
    <w:rsid w:val="00923DE9"/>
    <w:rsid w:val="00927275"/>
    <w:rsid w:val="00936091"/>
    <w:rsid w:val="00940D8A"/>
    <w:rsid w:val="00962258"/>
    <w:rsid w:val="009678B7"/>
    <w:rsid w:val="00971A8C"/>
    <w:rsid w:val="00980F8F"/>
    <w:rsid w:val="009814F4"/>
    <w:rsid w:val="009833E1"/>
    <w:rsid w:val="00992D9C"/>
    <w:rsid w:val="00996CB8"/>
    <w:rsid w:val="009B0F5B"/>
    <w:rsid w:val="009B14A9"/>
    <w:rsid w:val="009B2E97"/>
    <w:rsid w:val="009C4CC4"/>
    <w:rsid w:val="009D0556"/>
    <w:rsid w:val="009D1F6F"/>
    <w:rsid w:val="009D6CDA"/>
    <w:rsid w:val="009E07F4"/>
    <w:rsid w:val="009E2465"/>
    <w:rsid w:val="009E2BBA"/>
    <w:rsid w:val="009F2BFB"/>
    <w:rsid w:val="009F392E"/>
    <w:rsid w:val="00A10C5D"/>
    <w:rsid w:val="00A17B38"/>
    <w:rsid w:val="00A201A2"/>
    <w:rsid w:val="00A21E84"/>
    <w:rsid w:val="00A254BB"/>
    <w:rsid w:val="00A26577"/>
    <w:rsid w:val="00A32D53"/>
    <w:rsid w:val="00A5169E"/>
    <w:rsid w:val="00A6177B"/>
    <w:rsid w:val="00A66136"/>
    <w:rsid w:val="00A77C1C"/>
    <w:rsid w:val="00A8422F"/>
    <w:rsid w:val="00AA4CBB"/>
    <w:rsid w:val="00AA65FA"/>
    <w:rsid w:val="00AA7351"/>
    <w:rsid w:val="00AC1A84"/>
    <w:rsid w:val="00AD056F"/>
    <w:rsid w:val="00AD6731"/>
    <w:rsid w:val="00AE2A0C"/>
    <w:rsid w:val="00AF4DF3"/>
    <w:rsid w:val="00B15D0D"/>
    <w:rsid w:val="00B65ADB"/>
    <w:rsid w:val="00B75EE1"/>
    <w:rsid w:val="00B77481"/>
    <w:rsid w:val="00B8518B"/>
    <w:rsid w:val="00B91C17"/>
    <w:rsid w:val="00BB4897"/>
    <w:rsid w:val="00BC0E2C"/>
    <w:rsid w:val="00BD6344"/>
    <w:rsid w:val="00BD7E91"/>
    <w:rsid w:val="00BE4185"/>
    <w:rsid w:val="00C02B24"/>
    <w:rsid w:val="00C02D0A"/>
    <w:rsid w:val="00C03A6E"/>
    <w:rsid w:val="00C23FAB"/>
    <w:rsid w:val="00C31C31"/>
    <w:rsid w:val="00C44F6A"/>
    <w:rsid w:val="00C47AE3"/>
    <w:rsid w:val="00C561D3"/>
    <w:rsid w:val="00C70F5D"/>
    <w:rsid w:val="00C76896"/>
    <w:rsid w:val="00C953C0"/>
    <w:rsid w:val="00C97569"/>
    <w:rsid w:val="00CD1FC4"/>
    <w:rsid w:val="00CD41B6"/>
    <w:rsid w:val="00CE5ACD"/>
    <w:rsid w:val="00CF2D30"/>
    <w:rsid w:val="00CF7B62"/>
    <w:rsid w:val="00D14224"/>
    <w:rsid w:val="00D20063"/>
    <w:rsid w:val="00D21061"/>
    <w:rsid w:val="00D26555"/>
    <w:rsid w:val="00D4108E"/>
    <w:rsid w:val="00D41340"/>
    <w:rsid w:val="00D6163D"/>
    <w:rsid w:val="00D73D46"/>
    <w:rsid w:val="00D831A3"/>
    <w:rsid w:val="00D90F81"/>
    <w:rsid w:val="00DA6D29"/>
    <w:rsid w:val="00DB36E8"/>
    <w:rsid w:val="00DC75F3"/>
    <w:rsid w:val="00DD46F3"/>
    <w:rsid w:val="00DE56F2"/>
    <w:rsid w:val="00DF116D"/>
    <w:rsid w:val="00E36C4A"/>
    <w:rsid w:val="00E4730B"/>
    <w:rsid w:val="00E478B1"/>
    <w:rsid w:val="00E9201D"/>
    <w:rsid w:val="00EB104F"/>
    <w:rsid w:val="00ED14BD"/>
    <w:rsid w:val="00EE7791"/>
    <w:rsid w:val="00EF2344"/>
    <w:rsid w:val="00EF6725"/>
    <w:rsid w:val="00F0533E"/>
    <w:rsid w:val="00F1048D"/>
    <w:rsid w:val="00F12DEC"/>
    <w:rsid w:val="00F137E2"/>
    <w:rsid w:val="00F1715C"/>
    <w:rsid w:val="00F310F8"/>
    <w:rsid w:val="00F35939"/>
    <w:rsid w:val="00F366C2"/>
    <w:rsid w:val="00F36A68"/>
    <w:rsid w:val="00F44972"/>
    <w:rsid w:val="00F45607"/>
    <w:rsid w:val="00F51BBD"/>
    <w:rsid w:val="00F5558F"/>
    <w:rsid w:val="00F55B87"/>
    <w:rsid w:val="00F659EB"/>
    <w:rsid w:val="00F86BA6"/>
    <w:rsid w:val="00F901A5"/>
    <w:rsid w:val="00F9150C"/>
    <w:rsid w:val="00FB1682"/>
    <w:rsid w:val="00FC6389"/>
    <w:rsid w:val="00FD03F9"/>
    <w:rsid w:val="00FD0913"/>
    <w:rsid w:val="00FF47E1"/>
    <w:rsid w:val="11992585"/>
    <w:rsid w:val="15CCA8D7"/>
    <w:rsid w:val="1E3A6AE2"/>
    <w:rsid w:val="1F02C1FA"/>
    <w:rsid w:val="2DBE3739"/>
    <w:rsid w:val="306821F1"/>
    <w:rsid w:val="3F8DE798"/>
    <w:rsid w:val="3FDC1BA6"/>
    <w:rsid w:val="42A85024"/>
    <w:rsid w:val="4B401982"/>
    <w:rsid w:val="4F053BD5"/>
    <w:rsid w:val="5659417A"/>
    <w:rsid w:val="5A0BE6E7"/>
    <w:rsid w:val="6A9B9D22"/>
    <w:rsid w:val="74F0381E"/>
    <w:rsid w:val="75EDE6C8"/>
    <w:rsid w:val="788AF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C3A6DB"/>
  <w14:defaultImageDpi w14:val="32767"/>
  <w15:docId w15:val="{4CCDEEC7-EAD7-453D-9225-47BA48114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Default">
    <w:name w:val="Default"/>
    <w:rsid w:val="00656904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Textkomente">
    <w:name w:val="annotation text"/>
    <w:basedOn w:val="Normln"/>
    <w:link w:val="Textkomente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Revize">
    <w:name w:val="Revision"/>
    <w:hidden/>
    <w:uiPriority w:val="99"/>
    <w:semiHidden/>
    <w:rsid w:val="00A26577"/>
    <w:pPr>
      <w:spacing w:after="0" w:line="240" w:lineRule="auto"/>
    </w:p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F6AA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F6AA8"/>
    <w:rPr>
      <w:b/>
      <w:bCs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AE2A0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D\Documents\IT%20platforma_p&#345;ipom&#237;nky\Vzorov&#233;%20dokumenty%20od%20DD0622\Mimo%20re&#382;im%20ZZVZ\Hlavi&#269;kov&#253;%20pap&#237;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C8F15E13E57949901FE83203C3A7F8" ma:contentTypeVersion="7" ma:contentTypeDescription="Vytvoří nový dokument" ma:contentTypeScope="" ma:versionID="76bcd664ccd011ae7bb3240452311875">
  <xsd:schema xmlns:xsd="http://www.w3.org/2001/XMLSchema" xmlns:xs="http://www.w3.org/2001/XMLSchema" xmlns:p="http://schemas.microsoft.com/office/2006/metadata/properties" xmlns:ns2="9c9fee8a-662e-4998-802c-a54fde8186e3" xmlns:ns3="4cba649b-6ac7-4f08-a6ca-93b04839a3ae" targetNamespace="http://schemas.microsoft.com/office/2006/metadata/properties" ma:root="true" ma:fieldsID="eb1a7b99ae988e008101838deff0bfb6" ns2:_="" ns3:_="">
    <xsd:import namespace="9c9fee8a-662e-4998-802c-a54fde8186e3"/>
    <xsd:import namespace="4cba649b-6ac7-4f08-a6ca-93b04839a3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9fee8a-662e-4998-802c-a54fde8186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14" nillable="true" ma:displayName="Stav odsouhlasení" ma:internalName="_x0024_Resources_x003a_core_x002c_Signoff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ba649b-6ac7-4f08-a6ca-93b04839a3a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_Flow_SignoffStatus xmlns="9c9fee8a-662e-4998-802c-a54fde8186e3" xsi:nil="true"/>
  </documentManagement>
</p:properties>
</file>

<file path=customXml/itemProps1.xml><?xml version="1.0" encoding="utf-8"?>
<ds:datastoreItem xmlns:ds="http://schemas.openxmlformats.org/officeDocument/2006/customXml" ds:itemID="{16865462-F58A-4A07-B5BB-CA5F719847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D74D43-5874-4F6F-9C69-2888DFE119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9fee8a-662e-4998-802c-a54fde8186e3"/>
    <ds:schemaRef ds:uri="4cba649b-6ac7-4f08-a6ca-93b04839a3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  <ds:schemaRef ds:uri="9c9fee8a-662e-4998-802c-a54fde8186e3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Hlavičkový papír</Template>
  <TotalTime>0</TotalTime>
  <Pages>2</Pages>
  <Words>290</Words>
  <Characters>1716</Characters>
  <Application>Microsoft Office Word</Application>
  <DocSecurity>0</DocSecurity>
  <Lines>14</Lines>
  <Paragraphs>4</Paragraphs>
  <ScaleCrop>false</ScaleCrop>
  <Company>Správa železnic</Company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Částková Veronika, DiS.</cp:lastModifiedBy>
  <cp:revision>75</cp:revision>
  <cp:lastPrinted>2017-11-29T02:18:00Z</cp:lastPrinted>
  <dcterms:created xsi:type="dcterms:W3CDTF">2026-06-05T22:42:00Z</dcterms:created>
  <dcterms:modified xsi:type="dcterms:W3CDTF">2026-07-21T10:37:00Z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0x01010050C8F15E13E57949901FE83203C3A7F8</vt:lpwstr>
  </property>
  <property fmtid="{D5CDD505-2E9C-101B-9397-08002B2CF9AE}" pid="3" name="URL">
    <vt:lpwstr/>
  </property>
</Properties>
</file>